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EE7DF" w14:textId="42A7DE69" w:rsidR="00023EC5" w:rsidRPr="00A8481E" w:rsidRDefault="00472B3B" w:rsidP="00472B3B">
      <w:pPr>
        <w:widowControl/>
        <w:jc w:val="center"/>
        <w:rPr>
          <w:rFonts w:ascii="华文中宋" w:eastAsia="华文中宋" w:hAnsi="华文中宋" w:cs="宋体"/>
          <w:b/>
          <w:color w:val="0E1802"/>
          <w:kern w:val="0"/>
          <w:sz w:val="36"/>
          <w:szCs w:val="36"/>
        </w:rPr>
      </w:pPr>
      <w:r w:rsidRPr="00A8481E">
        <w:rPr>
          <w:rFonts w:ascii="华文中宋" w:eastAsia="华文中宋" w:hAnsi="华文中宋" w:cs="宋体" w:hint="eastAsia"/>
          <w:b/>
          <w:color w:val="0E1802"/>
          <w:kern w:val="0"/>
          <w:sz w:val="36"/>
          <w:szCs w:val="36"/>
        </w:rPr>
        <w:t>北京林业大学</w:t>
      </w:r>
      <w:r w:rsidR="00A8481E" w:rsidRPr="00A8481E">
        <w:rPr>
          <w:rFonts w:ascii="华文中宋" w:eastAsia="华文中宋" w:hAnsi="华文中宋" w:cs="宋体" w:hint="eastAsia"/>
          <w:b/>
          <w:color w:val="0E1802"/>
          <w:kern w:val="0"/>
          <w:sz w:val="36"/>
          <w:szCs w:val="36"/>
        </w:rPr>
        <w:t>202</w:t>
      </w:r>
      <w:r w:rsidR="003E46E0">
        <w:rPr>
          <w:rFonts w:ascii="华文中宋" w:eastAsia="华文中宋" w:hAnsi="华文中宋" w:cs="宋体"/>
          <w:b/>
          <w:color w:val="0E1802"/>
          <w:kern w:val="0"/>
          <w:sz w:val="36"/>
          <w:szCs w:val="36"/>
        </w:rPr>
        <w:t>3</w:t>
      </w:r>
      <w:r w:rsidR="00A8481E" w:rsidRPr="00A8481E">
        <w:rPr>
          <w:rFonts w:ascii="华文中宋" w:eastAsia="华文中宋" w:hAnsi="华文中宋" w:cs="宋体" w:hint="eastAsia"/>
          <w:b/>
          <w:color w:val="0E1802"/>
          <w:kern w:val="0"/>
          <w:sz w:val="36"/>
          <w:szCs w:val="36"/>
        </w:rPr>
        <w:t>年</w:t>
      </w:r>
      <w:r w:rsidR="00C55B07" w:rsidRPr="00A8481E">
        <w:rPr>
          <w:rFonts w:ascii="华文中宋" w:eastAsia="华文中宋" w:hAnsi="华文中宋" w:cs="宋体" w:hint="eastAsia"/>
          <w:b/>
          <w:color w:val="0E1802"/>
          <w:kern w:val="0"/>
          <w:sz w:val="36"/>
          <w:szCs w:val="36"/>
        </w:rPr>
        <w:t>优秀学生干部</w:t>
      </w:r>
      <w:r w:rsidRPr="00A8481E">
        <w:rPr>
          <w:rFonts w:ascii="华文中宋" w:eastAsia="华文中宋" w:hAnsi="华文中宋" w:cs="宋体" w:hint="eastAsia"/>
          <w:b/>
          <w:color w:val="0E1802"/>
          <w:kern w:val="0"/>
          <w:sz w:val="36"/>
          <w:szCs w:val="36"/>
        </w:rPr>
        <w:t>申请表</w:t>
      </w:r>
    </w:p>
    <w:p w14:paraId="5FB24D73" w14:textId="77777777" w:rsidR="00CF22C3" w:rsidRPr="00023EC5" w:rsidRDefault="00CF4942" w:rsidP="00472B3B">
      <w:pPr>
        <w:widowControl/>
        <w:spacing w:beforeLines="100" w:before="312"/>
        <w:jc w:val="left"/>
        <w:rPr>
          <w:rFonts w:cs="宋体"/>
          <w:b/>
          <w:color w:val="0E1802"/>
          <w:kern w:val="0"/>
          <w:sz w:val="36"/>
          <w:szCs w:val="36"/>
        </w:rPr>
      </w:pPr>
      <w:r>
        <w:rPr>
          <w:rFonts w:cs="宋体" w:hint="eastAsia"/>
          <w:b/>
          <w:color w:val="0E1802"/>
          <w:kern w:val="0"/>
          <w:sz w:val="28"/>
          <w:szCs w:val="28"/>
        </w:rPr>
        <w:t>所属</w:t>
      </w:r>
      <w:r w:rsidR="00472B3B">
        <w:rPr>
          <w:rFonts w:cs="宋体" w:hint="eastAsia"/>
          <w:b/>
          <w:color w:val="0E1802"/>
          <w:kern w:val="0"/>
          <w:sz w:val="28"/>
          <w:szCs w:val="28"/>
        </w:rPr>
        <w:t>/</w:t>
      </w:r>
      <w:r w:rsidR="00472B3B">
        <w:rPr>
          <w:rFonts w:cs="宋体" w:hint="eastAsia"/>
          <w:b/>
          <w:color w:val="0E1802"/>
          <w:kern w:val="0"/>
          <w:sz w:val="28"/>
          <w:szCs w:val="28"/>
        </w:rPr>
        <w:t>社团</w:t>
      </w:r>
      <w:r w:rsidR="00472B3B">
        <w:rPr>
          <w:rFonts w:cs="宋体" w:hint="eastAsia"/>
          <w:b/>
          <w:color w:val="0E1802"/>
          <w:kern w:val="0"/>
          <w:sz w:val="28"/>
          <w:szCs w:val="28"/>
        </w:rPr>
        <w:t>/</w:t>
      </w:r>
      <w:r w:rsidR="00472B3B">
        <w:rPr>
          <w:rFonts w:cs="宋体" w:hint="eastAsia"/>
          <w:b/>
          <w:color w:val="0E1802"/>
          <w:kern w:val="0"/>
          <w:sz w:val="28"/>
          <w:szCs w:val="28"/>
        </w:rPr>
        <w:t>校级组织：</w:t>
      </w:r>
      <w:r w:rsidR="00472B3B">
        <w:rPr>
          <w:rFonts w:cs="宋体" w:hint="eastAsia"/>
          <w:b/>
          <w:color w:val="0E1802"/>
          <w:kern w:val="0"/>
          <w:sz w:val="28"/>
          <w:szCs w:val="28"/>
          <w:u w:val="single"/>
        </w:rPr>
        <w:t xml:space="preserve">　　　　　　　　　　　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2340"/>
        <w:gridCol w:w="1440"/>
        <w:gridCol w:w="2340"/>
        <w:gridCol w:w="2160"/>
      </w:tblGrid>
      <w:tr w:rsidR="00CF22C3" w14:paraId="52BDD4E0" w14:textId="77777777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13DC" w14:textId="77777777" w:rsidR="00CF22C3" w:rsidRPr="00464F9E" w:rsidRDefault="00472B3B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  <w:r w:rsidRPr="00464F9E">
              <w:rPr>
                <w:rFonts w:cs="宋体" w:hint="eastAsia"/>
                <w:color w:val="0E1802"/>
                <w:kern w:val="0"/>
                <w:sz w:val="28"/>
                <w:szCs w:val="28"/>
              </w:rPr>
              <w:t>姓名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CC05" w14:textId="77777777" w:rsidR="00CF22C3" w:rsidRPr="00464F9E" w:rsidRDefault="00CF22C3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A146" w14:textId="77777777" w:rsidR="00CF22C3" w:rsidRPr="00464F9E" w:rsidRDefault="00472B3B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  <w:r w:rsidRPr="00464F9E">
              <w:rPr>
                <w:rFonts w:cs="宋体" w:hint="eastAsia"/>
                <w:color w:val="0E1802"/>
                <w:kern w:val="0"/>
                <w:sz w:val="28"/>
                <w:szCs w:val="28"/>
              </w:rPr>
              <w:t>学号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E2E0" w14:textId="77777777" w:rsidR="00CF22C3" w:rsidRPr="00464F9E" w:rsidRDefault="00CF22C3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B385" w14:textId="77777777" w:rsidR="00CF22C3" w:rsidRPr="00464F9E" w:rsidRDefault="00CF22C3">
            <w:pPr>
              <w:widowControl/>
              <w:spacing w:line="336" w:lineRule="auto"/>
              <w:ind w:firstLineChars="200" w:firstLine="560"/>
              <w:jc w:val="left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  <w:p w14:paraId="6369D0CD" w14:textId="77777777" w:rsidR="00CF22C3" w:rsidRPr="00464F9E" w:rsidRDefault="00472B3B">
            <w:pPr>
              <w:widowControl/>
              <w:spacing w:line="336" w:lineRule="auto"/>
              <w:jc w:val="center"/>
              <w:rPr>
                <w:rFonts w:cs="宋体"/>
                <w:color w:val="0E1802"/>
                <w:kern w:val="0"/>
                <w:sz w:val="28"/>
                <w:szCs w:val="28"/>
              </w:rPr>
            </w:pPr>
            <w:r w:rsidRPr="00464F9E">
              <w:rPr>
                <w:rFonts w:cs="宋体" w:hint="eastAsia"/>
                <w:color w:val="0E1802"/>
                <w:kern w:val="0"/>
                <w:sz w:val="28"/>
                <w:szCs w:val="28"/>
              </w:rPr>
              <w:t>照</w:t>
            </w:r>
          </w:p>
          <w:p w14:paraId="6D7C405B" w14:textId="77777777" w:rsidR="00CF22C3" w:rsidRPr="00464F9E" w:rsidRDefault="00472B3B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  <w:r w:rsidRPr="00464F9E">
              <w:rPr>
                <w:rFonts w:cs="宋体" w:hint="eastAsia"/>
                <w:color w:val="0E1802"/>
                <w:kern w:val="0"/>
                <w:sz w:val="28"/>
                <w:szCs w:val="28"/>
              </w:rPr>
              <w:t>片</w:t>
            </w:r>
          </w:p>
        </w:tc>
      </w:tr>
      <w:tr w:rsidR="00CF22C3" w14:paraId="77A9CF1C" w14:textId="77777777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6BEB" w14:textId="77777777" w:rsidR="00CF22C3" w:rsidRPr="00464F9E" w:rsidRDefault="00472B3B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  <w:r w:rsidRPr="00464F9E">
              <w:rPr>
                <w:rFonts w:cs="宋体" w:hint="eastAsia"/>
                <w:color w:val="0E1802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E858" w14:textId="77777777" w:rsidR="00CF22C3" w:rsidRPr="00464F9E" w:rsidRDefault="00CF22C3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46DE" w14:textId="77777777" w:rsidR="00CF22C3" w:rsidRPr="00464F9E" w:rsidRDefault="00472B3B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  <w:r w:rsidRPr="00464F9E">
              <w:rPr>
                <w:rFonts w:cs="宋体" w:hint="eastAsia"/>
                <w:color w:val="0E1802"/>
                <w:kern w:val="0"/>
                <w:sz w:val="28"/>
                <w:szCs w:val="28"/>
              </w:rPr>
              <w:t>班级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96C0" w14:textId="77777777" w:rsidR="00CF22C3" w:rsidRPr="00464F9E" w:rsidRDefault="00CF22C3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375E" w14:textId="77777777" w:rsidR="00CF22C3" w:rsidRPr="00464F9E" w:rsidRDefault="00CF22C3">
            <w:pPr>
              <w:widowControl/>
              <w:jc w:val="left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</w:tc>
      </w:tr>
      <w:tr w:rsidR="00CF22C3" w14:paraId="4EE4003C" w14:textId="77777777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6DB1" w14:textId="77777777" w:rsidR="00CF22C3" w:rsidRPr="00464F9E" w:rsidRDefault="00472B3B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  <w:r w:rsidRPr="00464F9E">
              <w:rPr>
                <w:rFonts w:cs="宋体" w:hint="eastAsia"/>
                <w:color w:val="0E1802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F757" w14:textId="77777777" w:rsidR="00CF22C3" w:rsidRPr="00464F9E" w:rsidRDefault="00CF22C3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AEDB" w14:textId="77777777" w:rsidR="00CF22C3" w:rsidRPr="00464F9E" w:rsidRDefault="00472B3B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  <w:r w:rsidRPr="00464F9E">
              <w:rPr>
                <w:rFonts w:cs="宋体" w:hint="eastAsia"/>
                <w:color w:val="0E1802"/>
                <w:kern w:val="0"/>
                <w:sz w:val="28"/>
                <w:szCs w:val="28"/>
              </w:rPr>
              <w:t>学分积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D0C5" w14:textId="77777777" w:rsidR="00CF22C3" w:rsidRPr="00464F9E" w:rsidRDefault="00CF22C3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B470" w14:textId="77777777" w:rsidR="00CF22C3" w:rsidRPr="00464F9E" w:rsidRDefault="00CF22C3">
            <w:pPr>
              <w:widowControl/>
              <w:jc w:val="left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</w:tc>
      </w:tr>
      <w:tr w:rsidR="00CF22C3" w14:paraId="0F006ACE" w14:textId="77777777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D115" w14:textId="77777777" w:rsidR="00CF22C3" w:rsidRPr="00464F9E" w:rsidRDefault="00472B3B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  <w:r w:rsidRPr="00464F9E"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  <w:t>有无挂科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D52A" w14:textId="77777777" w:rsidR="00CF22C3" w:rsidRPr="00464F9E" w:rsidRDefault="00472B3B">
            <w:pPr>
              <w:widowControl/>
              <w:tabs>
                <w:tab w:val="center" w:pos="1062"/>
                <w:tab w:val="right" w:pos="2124"/>
              </w:tabs>
              <w:spacing w:line="336" w:lineRule="auto"/>
              <w:jc w:val="left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  <w:r w:rsidRPr="00464F9E"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917C" w14:textId="77777777" w:rsidR="00CF22C3" w:rsidRPr="00464F9E" w:rsidRDefault="00472B3B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  <w:r w:rsidRPr="00464F9E">
              <w:rPr>
                <w:rFonts w:cs="宋体" w:hint="eastAsia"/>
                <w:color w:val="0E1802"/>
                <w:kern w:val="0"/>
                <w:sz w:val="28"/>
                <w:szCs w:val="28"/>
              </w:rPr>
              <w:t>所任职务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2B2C" w14:textId="77777777" w:rsidR="00CF22C3" w:rsidRPr="00464F9E" w:rsidRDefault="00CF22C3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0AC2" w14:textId="77777777" w:rsidR="00CF22C3" w:rsidRPr="00464F9E" w:rsidRDefault="00CF22C3">
            <w:pPr>
              <w:widowControl/>
              <w:jc w:val="left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</w:tc>
      </w:tr>
      <w:tr w:rsidR="00CF22C3" w14:paraId="68195056" w14:textId="77777777" w:rsidTr="008D7B11">
        <w:trPr>
          <w:trHeight w:val="3535"/>
          <w:jc w:val="center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0867" w14:textId="77777777" w:rsidR="00CF22C3" w:rsidRDefault="00472B3B">
            <w:pPr>
              <w:widowControl/>
              <w:spacing w:line="336" w:lineRule="auto"/>
              <w:jc w:val="left"/>
              <w:rPr>
                <w:rFonts w:cs="宋体"/>
                <w:color w:val="0E1802"/>
                <w:kern w:val="0"/>
                <w:sz w:val="28"/>
                <w:szCs w:val="28"/>
              </w:rPr>
            </w:pPr>
            <w:r w:rsidRPr="00464F9E">
              <w:rPr>
                <w:rFonts w:cs="宋体" w:hint="eastAsia"/>
                <w:color w:val="0E1802"/>
                <w:kern w:val="0"/>
                <w:sz w:val="28"/>
                <w:szCs w:val="28"/>
              </w:rPr>
              <w:t>曾主持或主要参与的</w:t>
            </w:r>
            <w:r w:rsidR="00411E5B">
              <w:rPr>
                <w:rFonts w:cs="宋体" w:hint="eastAsia"/>
                <w:color w:val="0E1802"/>
                <w:kern w:val="0"/>
                <w:sz w:val="28"/>
                <w:szCs w:val="28"/>
              </w:rPr>
              <w:t>社团</w:t>
            </w:r>
            <w:r w:rsidRPr="00464F9E">
              <w:rPr>
                <w:rFonts w:cs="宋体" w:hint="eastAsia"/>
                <w:color w:val="0E1802"/>
                <w:kern w:val="0"/>
                <w:sz w:val="28"/>
                <w:szCs w:val="28"/>
              </w:rPr>
              <w:t>活动：</w:t>
            </w:r>
          </w:p>
          <w:p w14:paraId="1B65074D" w14:textId="77777777" w:rsidR="00BE6507" w:rsidRDefault="00BE6507">
            <w:pPr>
              <w:widowControl/>
              <w:spacing w:line="336" w:lineRule="auto"/>
              <w:jc w:val="left"/>
              <w:rPr>
                <w:rFonts w:cs="宋体"/>
                <w:color w:val="0E1802"/>
                <w:kern w:val="0"/>
                <w:sz w:val="28"/>
                <w:szCs w:val="28"/>
              </w:rPr>
            </w:pPr>
          </w:p>
          <w:p w14:paraId="0DD5CB13" w14:textId="77777777" w:rsidR="00BE6507" w:rsidRDefault="00BE6507">
            <w:pPr>
              <w:widowControl/>
              <w:spacing w:line="336" w:lineRule="auto"/>
              <w:jc w:val="left"/>
              <w:rPr>
                <w:rFonts w:cs="宋体"/>
                <w:color w:val="0E1802"/>
                <w:kern w:val="0"/>
                <w:sz w:val="28"/>
                <w:szCs w:val="28"/>
              </w:rPr>
            </w:pPr>
          </w:p>
          <w:p w14:paraId="5DDC50EC" w14:textId="77777777" w:rsidR="00BE6507" w:rsidRPr="00BE6507" w:rsidRDefault="00BE6507">
            <w:pPr>
              <w:widowControl/>
              <w:spacing w:line="336" w:lineRule="auto"/>
              <w:jc w:val="left"/>
            </w:pPr>
          </w:p>
        </w:tc>
      </w:tr>
      <w:tr w:rsidR="00CF22C3" w14:paraId="5CF9C026" w14:textId="77777777" w:rsidTr="008D7B11">
        <w:trPr>
          <w:trHeight w:val="2976"/>
          <w:jc w:val="center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F4F2" w14:textId="77777777" w:rsidR="00CF22C3" w:rsidRPr="00464F9E" w:rsidRDefault="00472B3B">
            <w:pPr>
              <w:ind w:right="560"/>
              <w:rPr>
                <w:rFonts w:cs="宋体"/>
                <w:bCs/>
                <w:color w:val="0E1802"/>
                <w:kern w:val="0"/>
                <w:sz w:val="28"/>
                <w:szCs w:val="28"/>
              </w:rPr>
            </w:pPr>
            <w:r w:rsidRPr="00464F9E">
              <w:rPr>
                <w:rFonts w:cs="宋体" w:hint="eastAsia"/>
                <w:bCs/>
                <w:color w:val="0E1802"/>
                <w:kern w:val="0"/>
                <w:sz w:val="28"/>
                <w:szCs w:val="28"/>
              </w:rPr>
              <w:t>政治思想表现：</w:t>
            </w:r>
          </w:p>
          <w:p w14:paraId="6760AB7F" w14:textId="77777777" w:rsidR="00CF22C3" w:rsidRPr="00464F9E" w:rsidRDefault="00472B3B">
            <w:pPr>
              <w:ind w:right="560"/>
              <w:rPr>
                <w:rFonts w:cs="宋体"/>
                <w:color w:val="0E1802"/>
                <w:kern w:val="0"/>
                <w:sz w:val="28"/>
                <w:szCs w:val="28"/>
              </w:rPr>
            </w:pPr>
            <w:r w:rsidRPr="00464F9E">
              <w:rPr>
                <w:rFonts w:cs="宋体" w:hint="eastAsia"/>
                <w:color w:val="0E1802"/>
                <w:kern w:val="0"/>
                <w:sz w:val="28"/>
                <w:szCs w:val="28"/>
              </w:rPr>
              <w:t xml:space="preserve">   </w:t>
            </w:r>
          </w:p>
          <w:p w14:paraId="02A02133" w14:textId="77777777" w:rsidR="00CF22C3" w:rsidRPr="00464F9E" w:rsidRDefault="00CF22C3">
            <w:pPr>
              <w:ind w:right="560"/>
              <w:rPr>
                <w:rFonts w:cs="宋体"/>
                <w:color w:val="0E1802"/>
                <w:kern w:val="0"/>
                <w:sz w:val="28"/>
                <w:szCs w:val="28"/>
              </w:rPr>
            </w:pPr>
          </w:p>
          <w:p w14:paraId="542650E2" w14:textId="77777777" w:rsidR="00CF22C3" w:rsidRPr="00464F9E" w:rsidRDefault="00472B3B">
            <w:pPr>
              <w:ind w:right="560"/>
              <w:jc w:val="center"/>
              <w:rPr>
                <w:rFonts w:cs="宋体"/>
                <w:color w:val="0E1802"/>
                <w:kern w:val="0"/>
                <w:sz w:val="28"/>
                <w:szCs w:val="28"/>
              </w:rPr>
            </w:pPr>
            <w:r w:rsidRPr="00464F9E">
              <w:rPr>
                <w:rFonts w:cs="宋体" w:hint="eastAsia"/>
                <w:color w:val="0E1802"/>
                <w:kern w:val="0"/>
                <w:sz w:val="28"/>
                <w:szCs w:val="28"/>
              </w:rPr>
              <w:t xml:space="preserve">                                 </w:t>
            </w:r>
            <w:r w:rsidRPr="00464F9E">
              <w:rPr>
                <w:rFonts w:cs="宋体" w:hint="eastAsia"/>
                <w:bCs/>
                <w:color w:val="0E1802"/>
                <w:kern w:val="0"/>
                <w:sz w:val="28"/>
                <w:szCs w:val="28"/>
              </w:rPr>
              <w:t xml:space="preserve"> </w:t>
            </w:r>
            <w:r w:rsidRPr="00464F9E">
              <w:rPr>
                <w:rFonts w:cs="宋体" w:hint="eastAsia"/>
                <w:bCs/>
                <w:color w:val="0E1802"/>
                <w:kern w:val="0"/>
                <w:sz w:val="28"/>
                <w:szCs w:val="28"/>
              </w:rPr>
              <w:t>班级团支书签名：</w:t>
            </w:r>
            <w:r w:rsidRPr="00464F9E">
              <w:rPr>
                <w:rFonts w:cs="宋体" w:hint="eastAsia"/>
                <w:color w:val="0E1802"/>
                <w:kern w:val="0"/>
                <w:sz w:val="28"/>
                <w:szCs w:val="28"/>
              </w:rPr>
              <w:t xml:space="preserve">    </w:t>
            </w:r>
          </w:p>
        </w:tc>
      </w:tr>
      <w:tr w:rsidR="00CF22C3" w14:paraId="7F942320" w14:textId="77777777">
        <w:trPr>
          <w:trHeight w:val="2696"/>
          <w:jc w:val="center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5EAC" w14:textId="77777777" w:rsidR="00BF6647" w:rsidRDefault="00BF6647" w:rsidP="00CF4942">
            <w:pPr>
              <w:spacing w:line="400" w:lineRule="exact"/>
              <w:ind w:firstLineChars="200" w:firstLine="562"/>
              <w:rPr>
                <w:rFonts w:cs="宋体"/>
                <w:b/>
                <w:color w:val="0E1802"/>
                <w:kern w:val="0"/>
                <w:sz w:val="28"/>
                <w:szCs w:val="28"/>
              </w:rPr>
            </w:pPr>
          </w:p>
          <w:p w14:paraId="5735E9C3" w14:textId="77777777" w:rsidR="00CF22C3" w:rsidRPr="00BF6647" w:rsidRDefault="00472B3B" w:rsidP="00BF6647">
            <w:pPr>
              <w:spacing w:line="400" w:lineRule="exact"/>
              <w:ind w:firstLineChars="200" w:firstLine="562"/>
              <w:rPr>
                <w:rFonts w:cs="宋体"/>
                <w:b/>
                <w:color w:val="0E1802"/>
                <w:kern w:val="0"/>
                <w:sz w:val="28"/>
                <w:szCs w:val="28"/>
              </w:rPr>
            </w:pPr>
            <w:r w:rsidRPr="008D7B11">
              <w:rPr>
                <w:rFonts w:cs="宋体" w:hint="eastAsia"/>
                <w:b/>
                <w:color w:val="0E1802"/>
                <w:kern w:val="0"/>
                <w:sz w:val="28"/>
                <w:szCs w:val="28"/>
              </w:rPr>
              <w:t>本人承诺以上信息全部属实</w:t>
            </w:r>
            <w:r w:rsidR="008D7B11">
              <w:rPr>
                <w:rFonts w:cs="宋体" w:hint="eastAsia"/>
                <w:b/>
                <w:color w:val="0E1802"/>
                <w:kern w:val="0"/>
                <w:sz w:val="28"/>
                <w:szCs w:val="28"/>
              </w:rPr>
              <w:t>，</w:t>
            </w:r>
            <w:r w:rsidR="008D7B11" w:rsidRPr="008D7B11">
              <w:rPr>
                <w:rFonts w:cs="宋体" w:hint="eastAsia"/>
                <w:b/>
                <w:color w:val="0E1802"/>
                <w:kern w:val="0"/>
                <w:sz w:val="28"/>
                <w:szCs w:val="28"/>
              </w:rPr>
              <w:t>且评优年度内未受党、团、行政处分，体质健康测试达标；全学程各门必修课程及选修课程全部合格</w:t>
            </w:r>
            <w:r w:rsidRPr="008D7B11">
              <w:rPr>
                <w:rFonts w:cs="宋体" w:hint="eastAsia"/>
                <w:b/>
                <w:color w:val="0E1802"/>
                <w:kern w:val="0"/>
                <w:sz w:val="28"/>
                <w:szCs w:val="28"/>
              </w:rPr>
              <w:t>。如若填写不实，后果自负。</w:t>
            </w:r>
            <w:r w:rsidRPr="008D7B11">
              <w:rPr>
                <w:rFonts w:cs="宋体" w:hint="eastAsia"/>
                <w:b/>
                <w:color w:val="0E1802"/>
                <w:kern w:val="0"/>
                <w:sz w:val="28"/>
                <w:szCs w:val="28"/>
              </w:rPr>
              <w:t xml:space="preserve">  </w:t>
            </w:r>
          </w:p>
          <w:p w14:paraId="4A55D2A7" w14:textId="77777777" w:rsidR="00CF22C3" w:rsidRDefault="00472B3B" w:rsidP="003B506E">
            <w:pPr>
              <w:spacing w:line="440" w:lineRule="exact"/>
              <w:ind w:right="561" w:firstLineChars="2250" w:firstLine="6325"/>
              <w:rPr>
                <w:rFonts w:cs="宋体"/>
                <w:b/>
                <w:color w:val="0E1802"/>
                <w:kern w:val="0"/>
                <w:sz w:val="28"/>
                <w:szCs w:val="28"/>
              </w:rPr>
            </w:pPr>
            <w:r>
              <w:rPr>
                <w:rFonts w:cs="宋体" w:hint="eastAsia"/>
                <w:b/>
                <w:color w:val="0E1802"/>
                <w:kern w:val="0"/>
                <w:sz w:val="28"/>
                <w:szCs w:val="28"/>
              </w:rPr>
              <w:t>本人签名：</w:t>
            </w:r>
            <w:r>
              <w:rPr>
                <w:rFonts w:cs="宋体" w:hint="eastAsia"/>
                <w:b/>
                <w:color w:val="0E1802"/>
                <w:kern w:val="0"/>
                <w:sz w:val="28"/>
                <w:szCs w:val="28"/>
              </w:rPr>
              <w:t xml:space="preserve">     </w:t>
            </w:r>
          </w:p>
          <w:p w14:paraId="597F3153" w14:textId="77777777" w:rsidR="00CF22C3" w:rsidRDefault="00472B3B" w:rsidP="003B506E">
            <w:pPr>
              <w:spacing w:line="440" w:lineRule="exact"/>
              <w:ind w:right="561"/>
              <w:jc w:val="right"/>
              <w:rPr>
                <w:rFonts w:cs="宋体"/>
                <w:b/>
                <w:color w:val="0E1802"/>
                <w:kern w:val="0"/>
                <w:sz w:val="28"/>
                <w:szCs w:val="28"/>
              </w:rPr>
            </w:pPr>
            <w:r>
              <w:rPr>
                <w:rFonts w:cs="宋体" w:hint="eastAsia"/>
                <w:b/>
                <w:color w:val="0E1802"/>
                <w:kern w:val="0"/>
                <w:sz w:val="28"/>
                <w:szCs w:val="28"/>
              </w:rPr>
              <w:t>年</w:t>
            </w:r>
            <w:r>
              <w:rPr>
                <w:rFonts w:cs="宋体" w:hint="eastAsia"/>
                <w:color w:val="0E1802"/>
                <w:kern w:val="0"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color w:val="0E1802"/>
                <w:kern w:val="0"/>
                <w:sz w:val="28"/>
                <w:szCs w:val="28"/>
              </w:rPr>
              <w:t>月</w:t>
            </w:r>
            <w:r>
              <w:rPr>
                <w:rFonts w:cs="宋体" w:hint="eastAsia"/>
                <w:color w:val="0E1802"/>
                <w:kern w:val="0"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color w:val="0E1802"/>
                <w:kern w:val="0"/>
                <w:sz w:val="28"/>
                <w:szCs w:val="28"/>
              </w:rPr>
              <w:t>日</w:t>
            </w:r>
            <w:r>
              <w:rPr>
                <w:rFonts w:cs="宋体" w:hint="eastAsia"/>
                <w:b/>
                <w:color w:val="0E1802"/>
                <w:kern w:val="0"/>
                <w:sz w:val="28"/>
                <w:szCs w:val="28"/>
              </w:rPr>
              <w:t xml:space="preserve"> </w:t>
            </w:r>
          </w:p>
        </w:tc>
      </w:tr>
    </w:tbl>
    <w:p w14:paraId="71148AFE" w14:textId="77777777" w:rsidR="00CF22C3" w:rsidRDefault="00CF22C3" w:rsidP="003B506E"/>
    <w:sectPr w:rsidR="00CF22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9092C" w14:textId="77777777" w:rsidR="0006644E" w:rsidRDefault="0006644E" w:rsidP="00A8481E">
      <w:r>
        <w:separator/>
      </w:r>
    </w:p>
  </w:endnote>
  <w:endnote w:type="continuationSeparator" w:id="0">
    <w:p w14:paraId="778869FF" w14:textId="77777777" w:rsidR="0006644E" w:rsidRDefault="0006644E" w:rsidP="00A8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44A10" w14:textId="77777777" w:rsidR="0006644E" w:rsidRDefault="0006644E" w:rsidP="00A8481E">
      <w:r>
        <w:separator/>
      </w:r>
    </w:p>
  </w:footnote>
  <w:footnote w:type="continuationSeparator" w:id="0">
    <w:p w14:paraId="1F5B35AC" w14:textId="77777777" w:rsidR="0006644E" w:rsidRDefault="0006644E" w:rsidP="00A848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EA116DA"/>
    <w:rsid w:val="0000686B"/>
    <w:rsid w:val="00023EC5"/>
    <w:rsid w:val="0006644E"/>
    <w:rsid w:val="001A4313"/>
    <w:rsid w:val="0034658E"/>
    <w:rsid w:val="003B0022"/>
    <w:rsid w:val="003B506E"/>
    <w:rsid w:val="003B65D9"/>
    <w:rsid w:val="003E46E0"/>
    <w:rsid w:val="00411E5B"/>
    <w:rsid w:val="00464F9E"/>
    <w:rsid w:val="00472B3B"/>
    <w:rsid w:val="004D6414"/>
    <w:rsid w:val="00503655"/>
    <w:rsid w:val="005E3F95"/>
    <w:rsid w:val="006069E6"/>
    <w:rsid w:val="0065125E"/>
    <w:rsid w:val="006C2236"/>
    <w:rsid w:val="006C5818"/>
    <w:rsid w:val="007318CA"/>
    <w:rsid w:val="00765325"/>
    <w:rsid w:val="00796940"/>
    <w:rsid w:val="00832F44"/>
    <w:rsid w:val="008469BB"/>
    <w:rsid w:val="008D7B11"/>
    <w:rsid w:val="00A0302C"/>
    <w:rsid w:val="00A35DD4"/>
    <w:rsid w:val="00A8481E"/>
    <w:rsid w:val="00A857D1"/>
    <w:rsid w:val="00B42CB0"/>
    <w:rsid w:val="00BD649C"/>
    <w:rsid w:val="00BE6507"/>
    <w:rsid w:val="00BF6647"/>
    <w:rsid w:val="00C15480"/>
    <w:rsid w:val="00C35266"/>
    <w:rsid w:val="00C55B07"/>
    <w:rsid w:val="00C9631A"/>
    <w:rsid w:val="00CF22C3"/>
    <w:rsid w:val="00CF4942"/>
    <w:rsid w:val="00E10727"/>
    <w:rsid w:val="00FB0249"/>
    <w:rsid w:val="1EA116DA"/>
    <w:rsid w:val="589D15ED"/>
    <w:rsid w:val="58EB75DD"/>
    <w:rsid w:val="5BD8295C"/>
    <w:rsid w:val="6D53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B43DE5"/>
  <w15:docId w15:val="{6B44B93C-7D70-4BCC-ADC8-1F5F2B118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MY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FMY</dc:creator>
  <cp:lastModifiedBy>鑫悦 牟</cp:lastModifiedBy>
  <cp:revision>2</cp:revision>
  <dcterms:created xsi:type="dcterms:W3CDTF">2023-09-26T10:52:00Z</dcterms:created>
  <dcterms:modified xsi:type="dcterms:W3CDTF">2023-09-26T10:52:00Z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